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A00EDC" w:rsidRPr="00C017DF" w14:paraId="42641B8B" w14:textId="77777777" w:rsidTr="003C1D9A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53F06C1" w14:textId="77777777" w:rsidR="00A00EDC" w:rsidRPr="006E3F12" w:rsidRDefault="00A00EDC" w:rsidP="0049146E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F2E437" w14:textId="77777777" w:rsidR="00A00EDC" w:rsidRPr="00C017DF" w:rsidRDefault="00ED4C47" w:rsidP="00A00E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B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A2A0478" w14:textId="77777777" w:rsidR="00A00EDC" w:rsidRPr="005D277D" w:rsidRDefault="00A00EDC" w:rsidP="0049146E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FA5E69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3C1D9A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6804D4C8" w14:textId="77777777" w:rsidR="00A00EDC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63F96A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53C8EC4C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15817AA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AA292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014B8F56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AC696FB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AF2A0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365AC87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A00EDC" w:rsidRPr="00C017DF" w14:paraId="67138CE6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E1DF780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EACC5D0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52D8E03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FADCD93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09B45AFF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A00EDC" w:rsidRPr="00C017DF" w14:paraId="4FCA1821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4115075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74890D6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5E95728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3C16536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1D548DA1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A00EDC" w:rsidRPr="00C017DF" w14:paraId="547DD361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170C7E23" w14:textId="77777777" w:rsidR="00A00EDC" w:rsidRPr="00C017DF" w:rsidRDefault="00A00EDC" w:rsidP="0049146E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54FB78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E4022A2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D7D9F55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7564ABB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097638F5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7A231C35" w14:textId="77777777" w:rsidR="00A00EDC" w:rsidRPr="00C017DF" w:rsidRDefault="00C64D39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A00EDC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FFE13A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4144541E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55BDF0F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60892C52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4895C49F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773C973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0040E5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A68648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7D7A42DB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663CF6E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19A32D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5614A05A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4A4E858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57256FB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7E7F9AF2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006825DC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6812AC9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4532DE7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05887B1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0F5A79D4" w14:textId="77777777" w:rsidR="00566C2C" w:rsidRPr="00AC5736" w:rsidRDefault="00566C2C" w:rsidP="00566C2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7C5B0D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2 minuten </w:t>
      </w:r>
    </w:p>
    <w:p w14:paraId="1D007C7B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6B43295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4330"/>
        <w:gridCol w:w="992"/>
        <w:gridCol w:w="1077"/>
        <w:gridCol w:w="1333"/>
      </w:tblGrid>
      <w:tr w:rsidR="00377F36" w:rsidRPr="00C017DF" w14:paraId="5C488D41" w14:textId="77777777" w:rsidTr="009024C1">
        <w:tc>
          <w:tcPr>
            <w:tcW w:w="1694" w:type="dxa"/>
          </w:tcPr>
          <w:p w14:paraId="3A0544F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0" w:type="dxa"/>
          </w:tcPr>
          <w:p w14:paraId="7732779C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992" w:type="dxa"/>
          </w:tcPr>
          <w:p w14:paraId="6623A65D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14:paraId="00B22005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</w:tcPr>
          <w:p w14:paraId="4C831850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377F36" w:rsidRPr="00C017DF" w14:paraId="5E8B2AAD" w14:textId="77777777" w:rsidTr="009024C1">
        <w:tc>
          <w:tcPr>
            <w:tcW w:w="1694" w:type="dxa"/>
          </w:tcPr>
          <w:p w14:paraId="665FD3E6" w14:textId="77777777" w:rsidR="00377F36" w:rsidRPr="00C017DF" w:rsidRDefault="00F6555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 zit</w:t>
            </w:r>
          </w:p>
        </w:tc>
        <w:tc>
          <w:tcPr>
            <w:tcW w:w="4330" w:type="dxa"/>
          </w:tcPr>
          <w:p w14:paraId="0550FDDE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27E2E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839573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AD2DC61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65D2618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24E75C98" w14:textId="77777777" w:rsidTr="009024C1">
        <w:tc>
          <w:tcPr>
            <w:tcW w:w="1694" w:type="dxa"/>
          </w:tcPr>
          <w:p w14:paraId="1BF12563" w14:textId="77777777" w:rsidR="00377F36" w:rsidRPr="00C017DF" w:rsidRDefault="00F6555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B-molen</w:t>
            </w:r>
          </w:p>
        </w:tc>
        <w:tc>
          <w:tcPr>
            <w:tcW w:w="4330" w:type="dxa"/>
          </w:tcPr>
          <w:p w14:paraId="0D340815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26BB3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8E7E4B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33D6CB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680591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77BE3556" w14:textId="77777777" w:rsidTr="009024C1">
        <w:tc>
          <w:tcPr>
            <w:tcW w:w="1694" w:type="dxa"/>
          </w:tcPr>
          <w:p w14:paraId="5AD7E964" w14:textId="77777777" w:rsidR="00377F36" w:rsidRPr="00C017DF" w:rsidRDefault="00F6555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="00377F36">
              <w:rPr>
                <w:rFonts w:ascii="Arial" w:hAnsi="Arial" w:cs="Arial"/>
                <w:b/>
                <w:bCs/>
                <w:sz w:val="20"/>
                <w:szCs w:val="20"/>
              </w:rPr>
              <w:t>-vlag</w:t>
            </w:r>
          </w:p>
        </w:tc>
        <w:tc>
          <w:tcPr>
            <w:tcW w:w="4330" w:type="dxa"/>
          </w:tcPr>
          <w:p w14:paraId="282187AF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5EFCB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C11146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6478D4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204A86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62BBE58F" w14:textId="77777777" w:rsidTr="009024C1">
        <w:tc>
          <w:tcPr>
            <w:tcW w:w="1694" w:type="dxa"/>
          </w:tcPr>
          <w:p w14:paraId="571118FB" w14:textId="77777777" w:rsidR="00377F36" w:rsidRDefault="00F6555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Opzwaaien naar voorwaartse ligsteun</w:t>
            </w:r>
          </w:p>
        </w:tc>
        <w:tc>
          <w:tcPr>
            <w:tcW w:w="4330" w:type="dxa"/>
          </w:tcPr>
          <w:p w14:paraId="45F82F06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30CADA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3E2E69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2B4D6B8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E9E1C99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3725827E" w14:textId="77777777" w:rsidTr="009024C1">
        <w:tc>
          <w:tcPr>
            <w:tcW w:w="1694" w:type="dxa"/>
          </w:tcPr>
          <w:p w14:paraId="5D627FD4" w14:textId="77777777" w:rsidR="00377F36" w:rsidRDefault="00F6555B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knielen</w:t>
            </w:r>
          </w:p>
        </w:tc>
        <w:tc>
          <w:tcPr>
            <w:tcW w:w="4330" w:type="dxa"/>
          </w:tcPr>
          <w:p w14:paraId="26CEE2E6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E3673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3FADA9B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9A1464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B12B138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115DBE2F" w14:textId="77777777" w:rsidTr="009024C1">
        <w:tc>
          <w:tcPr>
            <w:tcW w:w="1694" w:type="dxa"/>
          </w:tcPr>
          <w:p w14:paraId="350BEAC0" w14:textId="77777777" w:rsidR="00377F36" w:rsidRPr="00C017DF" w:rsidRDefault="00F6555B" w:rsidP="008B7F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Vanuit </w:t>
            </w:r>
            <w:r w:rsidR="008B7F0C">
              <w:rPr>
                <w:rFonts w:ascii="Arial" w:hAnsi="Arial" w:cs="Arial"/>
                <w:b/>
                <w:bCs/>
                <w:sz w:val="20"/>
                <w:szCs w:val="20"/>
              </w:rPr>
              <w:t>voorwaartse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zit afsprong naar binnen</w:t>
            </w:r>
            <w:r w:rsidR="00377F36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30" w:type="dxa"/>
          </w:tcPr>
          <w:p w14:paraId="25398C76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CE540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579424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7F0025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D97BDE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455D46F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7BC38B79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17CAA967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9024C1" w14:paraId="09C3BAEA" w14:textId="77777777" w:rsidTr="009024C1">
        <w:tc>
          <w:tcPr>
            <w:tcW w:w="1134" w:type="dxa"/>
            <w:shd w:val="clear" w:color="auto" w:fill="auto"/>
          </w:tcPr>
          <w:p w14:paraId="54D1A56A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9024C1" w14:paraId="01A23AF8" w14:textId="77777777" w:rsidTr="009024C1">
        <w:tc>
          <w:tcPr>
            <w:tcW w:w="1134" w:type="dxa"/>
            <w:shd w:val="clear" w:color="auto" w:fill="auto"/>
          </w:tcPr>
          <w:p w14:paraId="34E64999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7BCDB0A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</w:r>
      <w:r w:rsidR="00377F36">
        <w:rPr>
          <w:rFonts w:ascii="Arial" w:hAnsi="Arial" w:cs="Arial"/>
          <w:b/>
          <w:bCs/>
          <w:sz w:val="20"/>
          <w:szCs w:val="20"/>
        </w:rPr>
        <w:t>/ 2</w:t>
      </w:r>
      <w:r>
        <w:rPr>
          <w:rFonts w:ascii="Arial" w:hAnsi="Arial" w:cs="Arial"/>
          <w:b/>
          <w:bCs/>
          <w:sz w:val="20"/>
          <w:szCs w:val="20"/>
        </w:rPr>
        <w:t xml:space="preserve"> voltigeurs</w:t>
      </w:r>
    </w:p>
    <w:p w14:paraId="332BE926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369C25EE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6555B">
        <w:rPr>
          <w:rFonts w:ascii="Arial" w:hAnsi="Arial" w:cs="Arial"/>
          <w:b/>
          <w:sz w:val="20"/>
          <w:szCs w:val="20"/>
        </w:rPr>
        <w:t>/6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1F67EE1C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9024C1" w14:paraId="38B21AB7" w14:textId="77777777" w:rsidTr="009024C1">
        <w:tc>
          <w:tcPr>
            <w:tcW w:w="2098" w:type="dxa"/>
            <w:shd w:val="clear" w:color="auto" w:fill="auto"/>
          </w:tcPr>
          <w:p w14:paraId="7126690F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4C1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699949D3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3B7AA03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801EC29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CCDCE23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E6A0E79" w14:textId="77777777" w:rsidR="00C017DF" w:rsidRPr="00C017DF" w:rsidRDefault="00000000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6927B057">
          <v:line id="_x0000_s2071" style="position:absolute;z-index:1" from="-39.1pt,2.05pt" to="518.9pt,2.05pt">
            <v:stroke dashstyle="1 1" endcap="round"/>
          </v:line>
        </w:pict>
      </w:r>
    </w:p>
    <w:p w14:paraId="25BA182B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F3DE5C9" w14:textId="77777777" w:rsidR="00BE4F7F" w:rsidRDefault="00BE4F7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4A54AC1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43195F8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D532C5A" w14:textId="77777777" w:rsidR="00227773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2A4E85A">
          <v:line id="_x0000_s2073" style="position:absolute;z-index:3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7B728A00">
          <v:line id="_x0000_s2072" style="position:absolute;z-index:2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14:paraId="3AD949B2" w14:textId="77777777" w:rsidR="00566C2C" w:rsidRDefault="00566C2C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CECF2B4" w14:textId="77777777" w:rsidR="00566C2C" w:rsidRPr="00AC5736" w:rsidRDefault="00566C2C" w:rsidP="00AB0061">
      <w:pPr>
        <w:rPr>
          <w:rFonts w:ascii="Arial" w:hAnsi="Arial" w:cs="Arial"/>
          <w:b/>
          <w:bCs/>
          <w:sz w:val="20"/>
          <w:szCs w:val="20"/>
        </w:rPr>
      </w:pPr>
    </w:p>
    <w:sectPr w:rsidR="00566C2C" w:rsidRPr="00AC5736" w:rsidSect="004C5D06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FA9AD" w14:textId="77777777" w:rsidR="00FE2AB7" w:rsidRDefault="00FE2AB7">
      <w:r>
        <w:separator/>
      </w:r>
    </w:p>
  </w:endnote>
  <w:endnote w:type="continuationSeparator" w:id="0">
    <w:p w14:paraId="0EF046AC" w14:textId="77777777" w:rsidR="00FE2AB7" w:rsidRDefault="00FE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EED6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9806241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0E4E2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147BCF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9695D7C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1A343E68" w14:textId="09C0EA13" w:rsidR="0050736E" w:rsidRPr="003C1D9A" w:rsidRDefault="00F6555B" w:rsidP="003C1D9A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EA7166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D8167" w14:textId="77777777" w:rsidR="00FE2AB7" w:rsidRDefault="00FE2AB7">
      <w:r>
        <w:separator/>
      </w:r>
    </w:p>
  </w:footnote>
  <w:footnote w:type="continuationSeparator" w:id="0">
    <w:p w14:paraId="11F9446D" w14:textId="77777777" w:rsidR="00FE2AB7" w:rsidRDefault="00FE2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C545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3360B505" w14:textId="77777777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77E3ECAC">
        <v:line id="Rechte verbindingslijn 7" o:spid="_x0000_s1027" style="position:absolute;left:0;text-align:left;z-index: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DFB75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1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32C9232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6956FAA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E009D7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48DB47FD" w14:textId="77777777" w:rsidR="009E340C" w:rsidRDefault="009E340C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1F6594E5" w14:textId="77777777" w:rsidR="00EA7502" w:rsidRPr="00D7052B" w:rsidRDefault="009E340C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62581">
                  <w:rPr>
                    <w:rFonts w:ascii="Arial" w:hAnsi="Arial" w:cs="Arial"/>
                    <w:b/>
                    <w:sz w:val="22"/>
                    <w:szCs w:val="22"/>
                  </w:rPr>
                  <w:t>Pas-de-Deux</w:t>
                </w:r>
                <w:r w:rsidR="00D7052B"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2410642">
    <w:abstractNumId w:val="2"/>
  </w:num>
  <w:num w:numId="2" w16cid:durableId="1861358737">
    <w:abstractNumId w:val="8"/>
  </w:num>
  <w:num w:numId="3" w16cid:durableId="948853274">
    <w:abstractNumId w:val="3"/>
  </w:num>
  <w:num w:numId="4" w16cid:durableId="1743024595">
    <w:abstractNumId w:val="12"/>
  </w:num>
  <w:num w:numId="5" w16cid:durableId="43218235">
    <w:abstractNumId w:val="10"/>
  </w:num>
  <w:num w:numId="6" w16cid:durableId="702634843">
    <w:abstractNumId w:val="9"/>
  </w:num>
  <w:num w:numId="7" w16cid:durableId="1932665313">
    <w:abstractNumId w:val="5"/>
  </w:num>
  <w:num w:numId="8" w16cid:durableId="1872255422">
    <w:abstractNumId w:val="4"/>
  </w:num>
  <w:num w:numId="9" w16cid:durableId="367029805">
    <w:abstractNumId w:val="11"/>
  </w:num>
  <w:num w:numId="10" w16cid:durableId="278028699">
    <w:abstractNumId w:val="6"/>
  </w:num>
  <w:num w:numId="11" w16cid:durableId="88028354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886331782">
    <w:abstractNumId w:val="7"/>
  </w:num>
  <w:num w:numId="13" w16cid:durableId="1149899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ocumentProtection w:edit="forms" w:enforcement="1" w:cryptProviderType="rsaAES" w:cryptAlgorithmClass="hash" w:cryptAlgorithmType="typeAny" w:cryptAlgorithmSid="14" w:cryptSpinCount="100000" w:hash="oNKIes3BtG+BsNZ7eeamLWw7CyY9V7VfYTyj6BqEPICir1eGXvrB9aCa3U2XKnTKF3VojVudrbkupK9/ZAhNZQ==" w:salt="slZOl4CsgdVuvFGn1j/q4g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4129"/>
    <w:rsid w:val="0002085B"/>
    <w:rsid w:val="00034ADF"/>
    <w:rsid w:val="00045A1A"/>
    <w:rsid w:val="00051F13"/>
    <w:rsid w:val="000B4204"/>
    <w:rsid w:val="000E7734"/>
    <w:rsid w:val="00124764"/>
    <w:rsid w:val="00147BCF"/>
    <w:rsid w:val="001A5483"/>
    <w:rsid w:val="00227773"/>
    <w:rsid w:val="00254188"/>
    <w:rsid w:val="00255C21"/>
    <w:rsid w:val="002715D6"/>
    <w:rsid w:val="00347475"/>
    <w:rsid w:val="003546AD"/>
    <w:rsid w:val="00361DB0"/>
    <w:rsid w:val="00365959"/>
    <w:rsid w:val="00365D5A"/>
    <w:rsid w:val="003747C1"/>
    <w:rsid w:val="00377F36"/>
    <w:rsid w:val="003943FF"/>
    <w:rsid w:val="003C1D9A"/>
    <w:rsid w:val="003C7C37"/>
    <w:rsid w:val="003E3299"/>
    <w:rsid w:val="00403814"/>
    <w:rsid w:val="00403C13"/>
    <w:rsid w:val="00447DB9"/>
    <w:rsid w:val="00477481"/>
    <w:rsid w:val="00482264"/>
    <w:rsid w:val="00487D43"/>
    <w:rsid w:val="0049146E"/>
    <w:rsid w:val="004C5D06"/>
    <w:rsid w:val="004E20DA"/>
    <w:rsid w:val="0050736E"/>
    <w:rsid w:val="005538BF"/>
    <w:rsid w:val="00566C2C"/>
    <w:rsid w:val="00580B78"/>
    <w:rsid w:val="005C1E53"/>
    <w:rsid w:val="005D1467"/>
    <w:rsid w:val="00615814"/>
    <w:rsid w:val="00635645"/>
    <w:rsid w:val="006B7AE8"/>
    <w:rsid w:val="006C07D3"/>
    <w:rsid w:val="006E36AA"/>
    <w:rsid w:val="00701557"/>
    <w:rsid w:val="00786B44"/>
    <w:rsid w:val="00796A6C"/>
    <w:rsid w:val="007C5B0D"/>
    <w:rsid w:val="00830515"/>
    <w:rsid w:val="00837B03"/>
    <w:rsid w:val="008826C9"/>
    <w:rsid w:val="008B7F0C"/>
    <w:rsid w:val="008D0AEE"/>
    <w:rsid w:val="0090196A"/>
    <w:rsid w:val="009024C1"/>
    <w:rsid w:val="00986D4A"/>
    <w:rsid w:val="009A0B8C"/>
    <w:rsid w:val="009D5209"/>
    <w:rsid w:val="009E340C"/>
    <w:rsid w:val="00A00725"/>
    <w:rsid w:val="00A00732"/>
    <w:rsid w:val="00A00EDC"/>
    <w:rsid w:val="00A46397"/>
    <w:rsid w:val="00AB0061"/>
    <w:rsid w:val="00AB3BC5"/>
    <w:rsid w:val="00AC3BFC"/>
    <w:rsid w:val="00AC5736"/>
    <w:rsid w:val="00AF638E"/>
    <w:rsid w:val="00B40CDD"/>
    <w:rsid w:val="00B92AFE"/>
    <w:rsid w:val="00BC4F8C"/>
    <w:rsid w:val="00BE4F7F"/>
    <w:rsid w:val="00BF1144"/>
    <w:rsid w:val="00C017DF"/>
    <w:rsid w:val="00C100ED"/>
    <w:rsid w:val="00C22EE7"/>
    <w:rsid w:val="00C5793A"/>
    <w:rsid w:val="00C64D39"/>
    <w:rsid w:val="00CF5B5D"/>
    <w:rsid w:val="00D277FB"/>
    <w:rsid w:val="00D436E8"/>
    <w:rsid w:val="00D7052B"/>
    <w:rsid w:val="00DA5D3F"/>
    <w:rsid w:val="00DB7EF0"/>
    <w:rsid w:val="00DC5BAF"/>
    <w:rsid w:val="00E009D7"/>
    <w:rsid w:val="00E36344"/>
    <w:rsid w:val="00E56035"/>
    <w:rsid w:val="00E62581"/>
    <w:rsid w:val="00E80E79"/>
    <w:rsid w:val="00EA1DC7"/>
    <w:rsid w:val="00EA7166"/>
    <w:rsid w:val="00EA7502"/>
    <w:rsid w:val="00ED4C47"/>
    <w:rsid w:val="00F26A9E"/>
    <w:rsid w:val="00F36136"/>
    <w:rsid w:val="00F6555B"/>
    <w:rsid w:val="00F804C1"/>
    <w:rsid w:val="00FE2AB7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763215B4"/>
  <w15:chartTrackingRefBased/>
  <w15:docId w15:val="{FDC80B33-F900-4FF7-B1FD-3B9FA2EF6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E9D9E25-85A7-40B7-A7A7-8C51149CB6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58099AF-BB5C-43CE-A28D-4BA1DE55BE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6785F2-55F2-4F62-A6EA-5D60CCA25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7E9553-2324-4502-B686-9EDC5F4F3DAB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6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protocol-plicht-pdd-b</vt:lpstr>
    </vt:vector>
  </TitlesOfParts>
  <Company>KNHS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protocol-plicht-pdd-b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2024-02-24T12:01:00Z</dcterms:created>
  <dcterms:modified xsi:type="dcterms:W3CDTF">2025-03-04T14:01:00Z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